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EB8B622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3370CC" w:rsidRPr="003370CC">
        <w:rPr>
          <w:rFonts w:cs="Arial"/>
          <w:noProof w:val="0"/>
          <w:sz w:val="22"/>
          <w:szCs w:val="22"/>
        </w:rPr>
        <w:t xml:space="preserve"> S1-213084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08547D22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633FC">
        <w:rPr>
          <w:rFonts w:ascii="Arial" w:hAnsi="Arial" w:cs="Arial"/>
          <w:b/>
          <w:sz w:val="22"/>
          <w:szCs w:val="22"/>
        </w:rPr>
        <w:t>[</w:t>
      </w:r>
      <w:r w:rsidR="00E633FC" w:rsidRPr="00A9017F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E633FC">
        <w:rPr>
          <w:rFonts w:ascii="Arial" w:hAnsi="Arial" w:cs="Arial"/>
          <w:b/>
          <w:sz w:val="22"/>
          <w:szCs w:val="22"/>
        </w:rPr>
        <w:t xml:space="preserve">] </w:t>
      </w:r>
      <w:r w:rsidRPr="00304DEF">
        <w:rPr>
          <w:rFonts w:ascii="Arial" w:hAnsi="Arial" w:cs="Arial"/>
          <w:b/>
          <w:sz w:val="22"/>
          <w:szCs w:val="22"/>
        </w:rPr>
        <w:t xml:space="preserve">LS </w:t>
      </w:r>
      <w:r w:rsidR="00E633F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on </w:t>
      </w:r>
      <w:r w:rsidR="003370CC">
        <w:rPr>
          <w:rFonts w:ascii="Arial" w:hAnsi="Arial" w:cs="Arial"/>
          <w:b/>
          <w:sz w:val="22"/>
          <w:szCs w:val="22"/>
        </w:rPr>
        <w:t>requirements for</w:t>
      </w:r>
      <w:r w:rsidR="008B4DC0" w:rsidRPr="008B4DC0">
        <w:rPr>
          <w:rFonts w:ascii="Arial" w:hAnsi="Arial" w:cs="Arial"/>
          <w:b/>
          <w:sz w:val="22"/>
          <w:szCs w:val="22"/>
        </w:rPr>
        <w:t xml:space="preserve"> problematic UAV</w:t>
      </w:r>
      <w:r w:rsidR="003370CC">
        <w:rPr>
          <w:rFonts w:ascii="Arial" w:hAnsi="Arial" w:cs="Arial"/>
          <w:b/>
          <w:sz w:val="22"/>
          <w:szCs w:val="22"/>
        </w:rPr>
        <w:t>s</w:t>
      </w:r>
    </w:p>
    <w:p w14:paraId="57C23DB4" w14:textId="44D251B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B4DC0" w:rsidRPr="008B4DC0">
        <w:rPr>
          <w:rFonts w:ascii="Arial" w:hAnsi="Arial" w:cs="Arial"/>
          <w:b/>
          <w:bCs/>
          <w:sz w:val="22"/>
          <w:szCs w:val="22"/>
        </w:rPr>
        <w:t>S1-211273</w:t>
      </w:r>
    </w:p>
    <w:p w14:paraId="51C60CDD" w14:textId="7980A77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633FC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35E85865" w14:textId="6D43AD9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B4DC0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33880294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74D08">
        <w:rPr>
          <w:rFonts w:ascii="Arial" w:hAnsi="Arial" w:cs="Arial"/>
          <w:b/>
          <w:sz w:val="22"/>
          <w:szCs w:val="22"/>
        </w:rPr>
        <w:t>Qualcomm [</w:t>
      </w:r>
      <w:r w:rsidR="001C5CF7" w:rsidRPr="00A9017F">
        <w:rPr>
          <w:rFonts w:ascii="Arial" w:hAnsi="Arial" w:cs="Arial"/>
          <w:b/>
          <w:sz w:val="22"/>
          <w:szCs w:val="22"/>
          <w:highlight w:val="yellow"/>
        </w:rPr>
        <w:t>SA1</w:t>
      </w:r>
      <w:r w:rsidR="00274D08">
        <w:rPr>
          <w:rFonts w:ascii="Arial" w:hAnsi="Arial" w:cs="Arial"/>
          <w:b/>
          <w:sz w:val="22"/>
          <w:szCs w:val="22"/>
        </w:rPr>
        <w:t>]</w:t>
      </w:r>
    </w:p>
    <w:p w14:paraId="77CDBBC8" w14:textId="01CAA5B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B4DC0">
        <w:rPr>
          <w:rFonts w:ascii="Arial" w:hAnsi="Arial" w:cs="Arial"/>
          <w:b/>
          <w:sz w:val="22"/>
          <w:szCs w:val="22"/>
        </w:rPr>
        <w:t xml:space="preserve">ACJA, </w:t>
      </w:r>
      <w:r w:rsidR="008B4DC0" w:rsidRPr="009B5ED4">
        <w:rPr>
          <w:rFonts w:ascii="Arial" w:hAnsi="Arial" w:cs="Arial"/>
          <w:b/>
          <w:bCs/>
          <w:sz w:val="22"/>
          <w:szCs w:val="22"/>
          <w:lang w:val="sv-SE"/>
        </w:rPr>
        <w:t xml:space="preserve">SA2, </w:t>
      </w:r>
      <w:r w:rsidR="008B4DC0">
        <w:rPr>
          <w:rFonts w:ascii="Arial" w:hAnsi="Arial" w:cs="Arial"/>
          <w:b/>
          <w:bCs/>
          <w:sz w:val="22"/>
          <w:szCs w:val="22"/>
          <w:lang w:val="sv-SE"/>
        </w:rPr>
        <w:t>SA6</w:t>
      </w:r>
    </w:p>
    <w:p w14:paraId="2AA9D0DB" w14:textId="7DC0255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F5A78" w:rsidRPr="009B5ED4">
        <w:rPr>
          <w:rFonts w:ascii="Arial" w:hAnsi="Arial" w:cs="Arial"/>
          <w:b/>
          <w:bCs/>
          <w:sz w:val="22"/>
          <w:szCs w:val="22"/>
          <w:lang w:val="sv-SE"/>
        </w:rPr>
        <w:t>SA3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346EBB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F5A78">
        <w:rPr>
          <w:rFonts w:ascii="Arial" w:hAnsi="Arial" w:cs="Arial"/>
          <w:b/>
          <w:bCs/>
          <w:sz w:val="22"/>
          <w:szCs w:val="22"/>
        </w:rPr>
        <w:t>Francesco Pica</w:t>
      </w:r>
    </w:p>
    <w:p w14:paraId="67F1D706" w14:textId="6FC65B70" w:rsidR="00B97703" w:rsidRPr="004E3939" w:rsidRDefault="00B97703" w:rsidP="004F5A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F5A78">
        <w:rPr>
          <w:rFonts w:ascii="Arial" w:hAnsi="Arial" w:cs="Arial"/>
          <w:b/>
          <w:bCs/>
          <w:sz w:val="22"/>
          <w:szCs w:val="22"/>
        </w:rPr>
        <w:t>fpica@qti.qualcomm.com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1210D2E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4DC0" w:rsidRPr="008B4DC0">
        <w:rPr>
          <w:rFonts w:ascii="Arial" w:hAnsi="Arial" w:cs="Arial"/>
          <w:bCs/>
          <w:highlight w:val="yellow"/>
        </w:rPr>
        <w:t>[</w:t>
      </w:r>
      <w:r w:rsidR="00715AB8">
        <w:rPr>
          <w:rFonts w:ascii="Arial" w:hAnsi="Arial" w:cs="Arial"/>
          <w:bCs/>
          <w:highlight w:val="yellow"/>
        </w:rPr>
        <w:t>Attach</w:t>
      </w:r>
      <w:r w:rsidR="00735A1A">
        <w:rPr>
          <w:rFonts w:ascii="Arial" w:hAnsi="Arial" w:cs="Arial"/>
          <w:bCs/>
          <w:highlight w:val="yellow"/>
        </w:rPr>
        <w:t xml:space="preserve"> </w:t>
      </w:r>
      <w:r w:rsidR="00B90861">
        <w:rPr>
          <w:rFonts w:ascii="Arial" w:hAnsi="Arial" w:cs="Arial"/>
          <w:bCs/>
          <w:highlight w:val="yellow"/>
        </w:rPr>
        <w:t xml:space="preserve">agreed </w:t>
      </w:r>
      <w:r w:rsidR="008B4DC0" w:rsidRPr="008B4DC0">
        <w:rPr>
          <w:rFonts w:ascii="Arial" w:hAnsi="Arial" w:cs="Arial"/>
          <w:bCs/>
          <w:highlight w:val="yellow"/>
        </w:rPr>
        <w:t>CR]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A297BB" w14:textId="4FAA6338" w:rsidR="004F5A78" w:rsidRDefault="004F5A78" w:rsidP="004F5A78">
      <w:r>
        <w:t xml:space="preserve">SA1 thanks </w:t>
      </w:r>
      <w:r w:rsidR="008B4DC0">
        <w:t>ACJA</w:t>
      </w:r>
      <w:r>
        <w:t xml:space="preserve"> for their LS, and </w:t>
      </w:r>
      <w:r w:rsidR="008B4DC0">
        <w:t>concerns</w:t>
      </w:r>
      <w:r>
        <w:t xml:space="preserve"> related to </w:t>
      </w:r>
      <w:r w:rsidR="008B4DC0">
        <w:t xml:space="preserve">the </w:t>
      </w:r>
      <w:r w:rsidR="00CF6DBB">
        <w:t xml:space="preserve">following </w:t>
      </w:r>
      <w:r w:rsidR="008B4DC0">
        <w:t xml:space="preserve">UAV requirement, recently </w:t>
      </w:r>
      <w:r w:rsidR="00CF6DBB">
        <w:t>updated</w:t>
      </w:r>
      <w:r w:rsidR="008B4DC0">
        <w:t xml:space="preserve"> in </w:t>
      </w:r>
      <w:r w:rsidR="008B4DC0" w:rsidRPr="008B4DC0">
        <w:t>TS 22.125</w:t>
      </w:r>
      <w:r w:rsidR="008B4DC0">
        <w:t>:</w:t>
      </w:r>
    </w:p>
    <w:p w14:paraId="64990681" w14:textId="0231F0E6" w:rsidR="008B4DC0" w:rsidRPr="00CF6DBB" w:rsidRDefault="008B4DC0" w:rsidP="008B4DC0">
      <w:pPr>
        <w:rPr>
          <w:i/>
          <w:iCs/>
        </w:rPr>
      </w:pPr>
      <w:r w:rsidRPr="00CF6DBB">
        <w:rPr>
          <w:i/>
          <w:iCs/>
        </w:rPr>
        <w:t>[R-5.1-017] The 3GPP system shall support the UTM in detection of UAV operating without</w:t>
      </w:r>
      <w:r w:rsidR="00CF6DBB" w:rsidRPr="00CF6DBB">
        <w:rPr>
          <w:i/>
          <w:iCs/>
        </w:rPr>
        <w:t xml:space="preserve"> </w:t>
      </w:r>
      <w:r w:rsidRPr="00CF6DBB">
        <w:rPr>
          <w:i/>
          <w:iCs/>
        </w:rPr>
        <w:t>authorization.</w:t>
      </w:r>
    </w:p>
    <w:p w14:paraId="5C03D184" w14:textId="56AD339C" w:rsidR="004F5A78" w:rsidRDefault="004F5A78" w:rsidP="004F5A78">
      <w:r>
        <w:t>-----------------</w:t>
      </w:r>
    </w:p>
    <w:p w14:paraId="4DA1C076" w14:textId="1E4882AD" w:rsidR="00CF6DBB" w:rsidRPr="004F5A78" w:rsidRDefault="00B90861" w:rsidP="004F5A78">
      <w:r>
        <w:t>Based on previous</w:t>
      </w:r>
      <w:r w:rsidR="00CF6DBB">
        <w:t xml:space="preserve"> discuss</w:t>
      </w:r>
      <w:r>
        <w:t>ion</w:t>
      </w:r>
      <w:r w:rsidR="00CF6DBB">
        <w:t xml:space="preserve"> </w:t>
      </w:r>
      <w:r w:rsidR="00EF4A13">
        <w:t xml:space="preserve">and similar issues raised </w:t>
      </w:r>
      <w:r w:rsidR="00CF6DBB">
        <w:t>in SA1, without convergence on alternative wording</w:t>
      </w:r>
      <w:r>
        <w:t>,</w:t>
      </w:r>
      <w:r w:rsidR="00CF6DBB">
        <w:t xml:space="preserve"> it is suggested to remove the </w:t>
      </w:r>
      <w:r>
        <w:t xml:space="preserve">problematic </w:t>
      </w:r>
      <w:r w:rsidR="00CF6DBB">
        <w:t xml:space="preserve">requirement, </w:t>
      </w:r>
      <w:r w:rsidR="00735A1A">
        <w:t>[</w:t>
      </w:r>
      <w:r w:rsidR="00CF6DBB" w:rsidRPr="00735A1A">
        <w:rPr>
          <w:highlight w:val="yellow"/>
        </w:rPr>
        <w:t xml:space="preserve">as per </w:t>
      </w:r>
      <w:r w:rsidR="00CF6DBB" w:rsidRPr="00672713">
        <w:rPr>
          <w:highlight w:val="yellow"/>
        </w:rPr>
        <w:t>CR</w:t>
      </w:r>
      <w:r w:rsidR="00672713" w:rsidRPr="00672713">
        <w:rPr>
          <w:highlight w:val="yellow"/>
        </w:rPr>
        <w:t xml:space="preserve"> in </w:t>
      </w:r>
      <w:r w:rsidR="00672713" w:rsidRPr="00672713">
        <w:rPr>
          <w:highlight w:val="yellow"/>
        </w:rPr>
        <w:t>S1-213085</w:t>
      </w:r>
      <w:r w:rsidR="00735A1A" w:rsidRPr="00672713">
        <w:rPr>
          <w:highlight w:val="yellow"/>
        </w:rPr>
        <w:t>,</w:t>
      </w:r>
      <w:r w:rsidR="00CF6DBB" w:rsidRPr="00672713">
        <w:rPr>
          <w:highlight w:val="yellow"/>
        </w:rPr>
        <w:t xml:space="preserve"> </w:t>
      </w:r>
      <w:r w:rsidR="00672713">
        <w:rPr>
          <w:highlight w:val="yellow"/>
        </w:rPr>
        <w:t xml:space="preserve">to be </w:t>
      </w:r>
      <w:r w:rsidR="00CF6DBB" w:rsidRPr="00672713">
        <w:rPr>
          <w:highlight w:val="yellow"/>
        </w:rPr>
        <w:t xml:space="preserve">attached </w:t>
      </w:r>
      <w:r w:rsidR="00CF6DBB" w:rsidRPr="00735A1A">
        <w:rPr>
          <w:highlight w:val="yellow"/>
        </w:rPr>
        <w:t>to th</w:t>
      </w:r>
      <w:r w:rsidR="00735A1A" w:rsidRPr="00735A1A">
        <w:rPr>
          <w:highlight w:val="yellow"/>
        </w:rPr>
        <w:t>is</w:t>
      </w:r>
      <w:r w:rsidR="00CF6DBB" w:rsidRPr="00735A1A">
        <w:rPr>
          <w:highlight w:val="yellow"/>
        </w:rPr>
        <w:t xml:space="preserve"> LS</w:t>
      </w:r>
      <w:r w:rsidR="00735A1A">
        <w:t>]</w:t>
      </w:r>
      <w:r w:rsidR="00CF6DBB" w:rsidRPr="00C03802"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A6D12C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F6DBB">
        <w:rPr>
          <w:rFonts w:ascii="Arial" w:hAnsi="Arial" w:cs="Arial"/>
          <w:b/>
        </w:rPr>
        <w:t>ACJA, SA2, SA6</w:t>
      </w:r>
      <w:r>
        <w:rPr>
          <w:rFonts w:ascii="Arial" w:hAnsi="Arial" w:cs="Arial"/>
          <w:b/>
        </w:rPr>
        <w:t xml:space="preserve"> </w:t>
      </w:r>
    </w:p>
    <w:p w14:paraId="53373EDB" w14:textId="01402275" w:rsidR="00B97703" w:rsidRDefault="00B97703" w:rsidP="0093005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30055">
        <w:t xml:space="preserve">SA1 asks </w:t>
      </w:r>
      <w:r w:rsidR="00CF6DBB">
        <w:t>ACJA</w:t>
      </w:r>
      <w:r w:rsidR="00930055">
        <w:t xml:space="preserve"> to take the above into account.</w:t>
      </w:r>
    </w:p>
    <w:p w14:paraId="6B11D341" w14:textId="76E0C27A" w:rsidR="00CF6DBB" w:rsidRPr="00CF6DBB" w:rsidRDefault="00CF6DBB" w:rsidP="00CF6DB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>
        <w:t xml:space="preserve">SA1 asks SA2 and SA6 to take the above into account, and inform SA1 in case any issue is identified (with the </w:t>
      </w:r>
      <w:r w:rsidR="00DF417C">
        <w:t>attached</w:t>
      </w:r>
      <w:r>
        <w:t xml:space="preserve"> CR).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0" w:name="OLE_LINK53"/>
      <w:bookmarkStart w:id="1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1F2ED347" w14:textId="24B2031D" w:rsidR="002F1940" w:rsidRPr="00304DEF" w:rsidRDefault="00304DEF" w:rsidP="002F1940">
      <w:pPr>
        <w:rPr>
          <w:lang w:val="de-DE"/>
        </w:rPr>
      </w:pPr>
      <w:bookmarkStart w:id="12" w:name="OLE_LINK55"/>
      <w:bookmarkStart w:id="13" w:name="OLE_LINK56"/>
      <w:bookmarkEnd w:id="10"/>
      <w:bookmarkEnd w:id="1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A2F22" w14:textId="77777777" w:rsidR="008D7690" w:rsidRDefault="008D7690">
      <w:pPr>
        <w:spacing w:after="0"/>
      </w:pPr>
      <w:r>
        <w:separator/>
      </w:r>
    </w:p>
  </w:endnote>
  <w:endnote w:type="continuationSeparator" w:id="0">
    <w:p w14:paraId="3F80F444" w14:textId="77777777" w:rsidR="008D7690" w:rsidRDefault="008D76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616B2" w14:textId="77777777" w:rsidR="008D7690" w:rsidRDefault="008D7690">
      <w:pPr>
        <w:spacing w:after="0"/>
      </w:pPr>
      <w:r>
        <w:separator/>
      </w:r>
    </w:p>
  </w:footnote>
  <w:footnote w:type="continuationSeparator" w:id="0">
    <w:p w14:paraId="0F53B5F5" w14:textId="77777777" w:rsidR="008D7690" w:rsidRDefault="008D76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C5CF7"/>
    <w:rsid w:val="001D50E9"/>
    <w:rsid w:val="00274D08"/>
    <w:rsid w:val="002F1940"/>
    <w:rsid w:val="00304DEF"/>
    <w:rsid w:val="003370CC"/>
    <w:rsid w:val="00383545"/>
    <w:rsid w:val="00433500"/>
    <w:rsid w:val="00433F71"/>
    <w:rsid w:val="00440D43"/>
    <w:rsid w:val="00463F13"/>
    <w:rsid w:val="004E3939"/>
    <w:rsid w:val="004F5A78"/>
    <w:rsid w:val="00572763"/>
    <w:rsid w:val="00672713"/>
    <w:rsid w:val="00715AB8"/>
    <w:rsid w:val="00735A1A"/>
    <w:rsid w:val="007F4F92"/>
    <w:rsid w:val="008B4DC0"/>
    <w:rsid w:val="008D7690"/>
    <w:rsid w:val="008D772F"/>
    <w:rsid w:val="00930055"/>
    <w:rsid w:val="0099764C"/>
    <w:rsid w:val="00A53463"/>
    <w:rsid w:val="00A9017F"/>
    <w:rsid w:val="00B90861"/>
    <w:rsid w:val="00B97703"/>
    <w:rsid w:val="00C03802"/>
    <w:rsid w:val="00CF6087"/>
    <w:rsid w:val="00CF6DBB"/>
    <w:rsid w:val="00D17130"/>
    <w:rsid w:val="00DF417C"/>
    <w:rsid w:val="00E633FC"/>
    <w:rsid w:val="00EF4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64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Qualcomm1</cp:lastModifiedBy>
  <cp:revision>3</cp:revision>
  <cp:lastPrinted>2002-04-23T07:10:00Z</cp:lastPrinted>
  <dcterms:created xsi:type="dcterms:W3CDTF">2021-08-17T22:06:00Z</dcterms:created>
  <dcterms:modified xsi:type="dcterms:W3CDTF">2021-08-17T22:07:00Z</dcterms:modified>
</cp:coreProperties>
</file>